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2026-04-21/023</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Dashboard (Power-Caro-BI)</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Geplant ist eine intelligente Plattform in Form eines Dashboards, dass es der NSB-GmbH ermöglicht Daten aus verschiedenen Quellen zu sammeln, zu analysieren und sie kohärent zu visualisieren. Caro BI soll Werkzeuge zur Datenmodellierung, Datenintegration, Berichtserstellung und zur interaktiven Datenvisualisierung enthalten. Damit können Daten gesammelt, verarbeitet und für Vorhersagen und Planung verwendet werden.</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